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AD359E" w14:textId="77777777" w:rsidR="001156FE" w:rsidRDefault="001156FE" w:rsidP="001156F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 xml:space="preserve">Henry FEATHER (alias </w:t>
      </w:r>
      <w:proofErr w:type="gramStart"/>
      <w:r>
        <w:rPr>
          <w:rFonts w:ascii="Times New Roman" w:hAnsi="Times New Roman" w:cs="Times New Roman"/>
          <w:u w:val="single"/>
        </w:rPr>
        <w:t>CLYFTON)</w:t>
      </w:r>
      <w:r>
        <w:rPr>
          <w:rFonts w:ascii="Times New Roman" w:hAnsi="Times New Roman" w:cs="Times New Roman"/>
        </w:rPr>
        <w:t xml:space="preserve">   </w:t>
      </w:r>
      <w:proofErr w:type="gramEnd"/>
      <w:r>
        <w:rPr>
          <w:rFonts w:ascii="Times New Roman" w:hAnsi="Times New Roman" w:cs="Times New Roman"/>
        </w:rPr>
        <w:t xml:space="preserve">   (fl.1483)</w:t>
      </w:r>
    </w:p>
    <w:p w14:paraId="52EEAD6A" w14:textId="77777777" w:rsidR="001156FE" w:rsidRDefault="001156FE" w:rsidP="001156F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Yelden</w:t>
      </w:r>
      <w:proofErr w:type="spellEnd"/>
      <w:r>
        <w:rPr>
          <w:rFonts w:ascii="Times New Roman" w:hAnsi="Times New Roman" w:cs="Times New Roman"/>
        </w:rPr>
        <w:t>, Bedfordshire. Husbandman.</w:t>
      </w:r>
    </w:p>
    <w:p w14:paraId="297F8C22" w14:textId="77777777" w:rsidR="001156FE" w:rsidRDefault="001156FE" w:rsidP="001156FE">
      <w:pPr>
        <w:rPr>
          <w:rFonts w:ascii="Times New Roman" w:hAnsi="Times New Roman" w:cs="Times New Roman"/>
        </w:rPr>
      </w:pPr>
    </w:p>
    <w:p w14:paraId="1D2FB8EA" w14:textId="77777777" w:rsidR="001156FE" w:rsidRDefault="001156FE" w:rsidP="001156FE">
      <w:pPr>
        <w:rPr>
          <w:rFonts w:ascii="Times New Roman" w:hAnsi="Times New Roman" w:cs="Times New Roman"/>
        </w:rPr>
      </w:pPr>
    </w:p>
    <w:p w14:paraId="4AD5A433" w14:textId="77777777" w:rsidR="001156FE" w:rsidRPr="004E1C35" w:rsidRDefault="001156FE" w:rsidP="001156F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1483</w:t>
      </w:r>
      <w:r>
        <w:rPr>
          <w:rFonts w:ascii="Times New Roman" w:hAnsi="Times New Roman" w:cs="Times New Roman"/>
        </w:rPr>
        <w:tab/>
        <w:t xml:space="preserve">William </w:t>
      </w:r>
      <w:proofErr w:type="spellStart"/>
      <w:r>
        <w:rPr>
          <w:rFonts w:ascii="Times New Roman" w:hAnsi="Times New Roman" w:cs="Times New Roman"/>
        </w:rPr>
        <w:t>Byrde</w:t>
      </w:r>
      <w:proofErr w:type="spellEnd"/>
      <w:r>
        <w:rPr>
          <w:rFonts w:ascii="Times New Roman" w:hAnsi="Times New Roman" w:cs="Times New Roman"/>
        </w:rPr>
        <w:t>(q.v.) brought a plaint of debt against him.</w:t>
      </w:r>
    </w:p>
    <w:p w14:paraId="01092567" w14:textId="77777777" w:rsidR="001156FE" w:rsidRDefault="001156FE" w:rsidP="001156F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proofErr w:type="gramStart"/>
      <w:r>
        <w:rPr>
          <w:rFonts w:ascii="Times New Roman" w:hAnsi="Times New Roman" w:cs="Times New Roman"/>
        </w:rPr>
        <w:t>http://aalt.law.uh.edu/Indices/CP40Indices/CP40no883Pl.htm )</w:t>
      </w:r>
      <w:proofErr w:type="gramEnd"/>
    </w:p>
    <w:p w14:paraId="56EC90F8" w14:textId="77777777" w:rsidR="001156FE" w:rsidRDefault="001156FE" w:rsidP="001156FE">
      <w:pPr>
        <w:rPr>
          <w:rFonts w:ascii="Times New Roman" w:hAnsi="Times New Roman" w:cs="Times New Roman"/>
        </w:rPr>
      </w:pPr>
    </w:p>
    <w:p w14:paraId="4C826EE8" w14:textId="77777777" w:rsidR="001156FE" w:rsidRDefault="001156FE" w:rsidP="001156FE">
      <w:pPr>
        <w:rPr>
          <w:rFonts w:ascii="Times New Roman" w:hAnsi="Times New Roman" w:cs="Times New Roman"/>
        </w:rPr>
      </w:pPr>
    </w:p>
    <w:p w14:paraId="42E5A667" w14:textId="77777777" w:rsidR="001156FE" w:rsidRDefault="001156FE" w:rsidP="001156F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 June 2019</w:t>
      </w:r>
    </w:p>
    <w:p w14:paraId="0AEA9F40" w14:textId="77777777" w:rsidR="006B2F86" w:rsidRPr="00E71FC3" w:rsidRDefault="001156FE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9EBF7F" w14:textId="77777777" w:rsidR="001156FE" w:rsidRDefault="001156FE" w:rsidP="00E71FC3">
      <w:r>
        <w:separator/>
      </w:r>
    </w:p>
  </w:endnote>
  <w:endnote w:type="continuationSeparator" w:id="0">
    <w:p w14:paraId="00216D7F" w14:textId="77777777" w:rsidR="001156FE" w:rsidRDefault="001156FE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6D3C01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EC149E" w14:textId="77777777" w:rsidR="001156FE" w:rsidRDefault="001156FE" w:rsidP="00E71FC3">
      <w:r>
        <w:separator/>
      </w:r>
    </w:p>
  </w:footnote>
  <w:footnote w:type="continuationSeparator" w:id="0">
    <w:p w14:paraId="2361B3DB" w14:textId="77777777" w:rsidR="001156FE" w:rsidRDefault="001156FE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56FE"/>
    <w:rsid w:val="001156FE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9E7DEC"/>
  <w15:chartTrackingRefBased/>
  <w15:docId w15:val="{E8646E4A-0FA8-446C-B39B-161A7F7C69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56FE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33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2019-06-13T18:59:00Z</dcterms:created>
  <dcterms:modified xsi:type="dcterms:W3CDTF">2019-06-13T19:00:00Z</dcterms:modified>
</cp:coreProperties>
</file>